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68938" w14:textId="77777777" w:rsidR="00C97A43" w:rsidRDefault="0037280C" w:rsidP="0037280C">
      <w:pPr>
        <w:jc w:val="center"/>
      </w:pPr>
      <w:r>
        <w:t>ACKNOWLEDGMENTS</w:t>
      </w:r>
    </w:p>
    <w:p w14:paraId="7D0AD2B3" w14:textId="77777777" w:rsidR="0037280C" w:rsidRDefault="0037280C" w:rsidP="0037280C">
      <w:pPr>
        <w:jc w:val="center"/>
      </w:pPr>
    </w:p>
    <w:p w14:paraId="2342276C" w14:textId="6B2911EC" w:rsidR="00C42411" w:rsidRDefault="0037280C" w:rsidP="00C42411">
      <w:pPr>
        <w:spacing w:line="480" w:lineRule="auto"/>
      </w:pPr>
      <w:r>
        <w:tab/>
      </w:r>
      <w:r w:rsidR="00EA6784">
        <w:t>&lt;</w:t>
      </w:r>
      <w:r w:rsidR="00C42411">
        <w:t>The diction and contents of any acknowledgments must be restrained and appropriate to scholarly work. Text should be in Times New Roman</w:t>
      </w:r>
      <w:r w:rsidR="00FA062C">
        <w:t>, 12 point</w:t>
      </w:r>
      <w:r w:rsidR="00C42411">
        <w:t xml:space="preserve"> throughout.</w:t>
      </w:r>
      <w:r w:rsidR="00FA062C">
        <w:t xml:space="preserve"> </w:t>
      </w:r>
      <w:r w:rsidR="00250262">
        <w:t>Either “</w:t>
      </w:r>
      <w:r w:rsidR="00957146">
        <w:t>A</w:t>
      </w:r>
      <w:r w:rsidR="00250262">
        <w:t xml:space="preserve">cknowledgment” or </w:t>
      </w:r>
      <w:r w:rsidR="00957146">
        <w:t>“</w:t>
      </w:r>
      <w:r w:rsidR="00250262">
        <w:t>Acknowledgement” may be used</w:t>
      </w:r>
      <w:r w:rsidR="00957146">
        <w:t xml:space="preserve"> (although without the second “e” is the preferred American spelling)</w:t>
      </w:r>
      <w:r w:rsidR="00EC151F">
        <w:t>,</w:t>
      </w:r>
      <w:r w:rsidR="00250262">
        <w:t xml:space="preserve"> just be consistent in the Table of Contents. </w:t>
      </w:r>
      <w:r w:rsidR="00957146">
        <w:t>Also</w:t>
      </w:r>
      <w:r w:rsidR="0041151D">
        <w:t>, Acknowledgment</w:t>
      </w:r>
      <w:r w:rsidR="00702AA9">
        <w:t xml:space="preserve">s </w:t>
      </w:r>
      <w:r w:rsidR="0041151D">
        <w:t xml:space="preserve">should </w:t>
      </w:r>
      <w:r w:rsidR="00702AA9">
        <w:t>be singular</w:t>
      </w:r>
      <w:r w:rsidR="0041151D">
        <w:t xml:space="preserve"> if you are </w:t>
      </w:r>
      <w:r w:rsidR="00EA6784">
        <w:t xml:space="preserve">only </w:t>
      </w:r>
      <w:r w:rsidR="0041151D">
        <w:t xml:space="preserve">thanking one person/group. </w:t>
      </w:r>
      <w:r w:rsidR="00FA062C">
        <w:t>Think of this as the professional gratitude section.</w:t>
      </w:r>
      <w:r w:rsidR="00EA6784">
        <w:t>&gt;</w:t>
      </w:r>
    </w:p>
    <w:p w14:paraId="3BEF2098" w14:textId="77777777" w:rsidR="0037280C" w:rsidRDefault="0037280C" w:rsidP="0037280C">
      <w:pPr>
        <w:spacing w:line="480" w:lineRule="auto"/>
      </w:pPr>
    </w:p>
    <w:sectPr w:rsidR="0037280C" w:rsidSect="00585988">
      <w:footerReference w:type="default" r:id="rId6"/>
      <w:pgSz w:w="12240" w:h="15840"/>
      <w:pgMar w:top="2880" w:right="1440" w:bottom="1440" w:left="1440" w:header="720" w:footer="720" w:gutter="0"/>
      <w:pgNumType w:fmt="lowerRoman"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20161" w14:textId="77777777" w:rsidR="00585988" w:rsidRDefault="00585988" w:rsidP="0037280C">
      <w:pPr>
        <w:spacing w:after="0" w:line="240" w:lineRule="auto"/>
      </w:pPr>
      <w:r>
        <w:separator/>
      </w:r>
    </w:p>
  </w:endnote>
  <w:endnote w:type="continuationSeparator" w:id="0">
    <w:p w14:paraId="0CFDC7E3" w14:textId="77777777" w:rsidR="00585988" w:rsidRDefault="00585988" w:rsidP="00372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14383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5229E8" w14:textId="77777777" w:rsidR="0037280C" w:rsidRDefault="003728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1E667F" w14:textId="77777777" w:rsidR="0037280C" w:rsidRDefault="003728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7474D" w14:textId="77777777" w:rsidR="00585988" w:rsidRDefault="00585988" w:rsidP="0037280C">
      <w:pPr>
        <w:spacing w:after="0" w:line="240" w:lineRule="auto"/>
      </w:pPr>
      <w:r>
        <w:separator/>
      </w:r>
    </w:p>
  </w:footnote>
  <w:footnote w:type="continuationSeparator" w:id="0">
    <w:p w14:paraId="6C1ED37E" w14:textId="77777777" w:rsidR="00585988" w:rsidRDefault="00585988" w:rsidP="003728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62C"/>
    <w:rsid w:val="00146A78"/>
    <w:rsid w:val="00200310"/>
    <w:rsid w:val="00250262"/>
    <w:rsid w:val="0037280C"/>
    <w:rsid w:val="0041151D"/>
    <w:rsid w:val="00585988"/>
    <w:rsid w:val="005B1737"/>
    <w:rsid w:val="00702AA9"/>
    <w:rsid w:val="00754BA3"/>
    <w:rsid w:val="00865159"/>
    <w:rsid w:val="00957146"/>
    <w:rsid w:val="00C42411"/>
    <w:rsid w:val="00C97A43"/>
    <w:rsid w:val="00D96761"/>
    <w:rsid w:val="00EA6784"/>
    <w:rsid w:val="00EC151F"/>
    <w:rsid w:val="00FA062C"/>
    <w:rsid w:val="00FD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D750D"/>
  <w15:chartTrackingRefBased/>
  <w15:docId w15:val="{32F640BF-795F-4103-A7D8-2EF4624A4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280C"/>
  </w:style>
  <w:style w:type="paragraph" w:styleId="Footer">
    <w:name w:val="footer"/>
    <w:basedOn w:val="Normal"/>
    <w:link w:val="FooterChar"/>
    <w:uiPriority w:val="99"/>
    <w:unhideWhenUsed/>
    <w:rsid w:val="0037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2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r464\AppData\Local\Temp\879a84bb-0b65-4d31-8d00-15a6fe9d1ed9_thesis_dissertation-template-pack%20(6).zip.ed9\Thesis_Dissertation%20-%20Template%20Pack\F%20-%20Acknowledgments%20Pag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 - Acknowledgments Page Template</Template>
  <TotalTime>5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Helton</dc:creator>
  <cp:keywords/>
  <dc:description/>
  <cp:lastModifiedBy>Kelly Helton</cp:lastModifiedBy>
  <cp:revision>8</cp:revision>
  <dcterms:created xsi:type="dcterms:W3CDTF">2024-01-24T16:28:00Z</dcterms:created>
  <dcterms:modified xsi:type="dcterms:W3CDTF">2024-01-24T19:54:00Z</dcterms:modified>
</cp:coreProperties>
</file>